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2D38" w14:textId="6C7D3759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A40AB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AA79DC7" w14:textId="77777777" w:rsidR="0039445B" w:rsidRPr="00E960BB" w:rsidRDefault="0039445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B5CAC5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D4D5A28" w14:textId="1F589BA6" w:rsidR="00117FE6" w:rsidRPr="004811C1" w:rsidRDefault="00117FE6" w:rsidP="00117FE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67698">
        <w:rPr>
          <w:rFonts w:ascii="Corbel" w:hAnsi="Corbel"/>
          <w:i/>
          <w:smallCaps/>
          <w:sz w:val="24"/>
          <w:szCs w:val="24"/>
        </w:rPr>
        <w:t>202</w:t>
      </w:r>
      <w:r w:rsidR="00A464BE">
        <w:rPr>
          <w:rFonts w:ascii="Corbel" w:hAnsi="Corbel"/>
          <w:i/>
          <w:smallCaps/>
          <w:sz w:val="24"/>
          <w:szCs w:val="24"/>
        </w:rPr>
        <w:t>5</w:t>
      </w:r>
      <w:r w:rsidR="00C67698">
        <w:rPr>
          <w:rFonts w:ascii="Corbel" w:hAnsi="Corbel"/>
          <w:i/>
          <w:smallCaps/>
          <w:sz w:val="24"/>
          <w:szCs w:val="24"/>
        </w:rPr>
        <w:t>-202</w:t>
      </w:r>
      <w:r w:rsidR="00A464BE">
        <w:rPr>
          <w:rFonts w:ascii="Corbel" w:hAnsi="Corbel"/>
          <w:i/>
          <w:smallCaps/>
          <w:sz w:val="24"/>
          <w:szCs w:val="24"/>
        </w:rPr>
        <w:t>8</w:t>
      </w:r>
    </w:p>
    <w:p w14:paraId="5B88795C" w14:textId="15667A86" w:rsidR="00445970" w:rsidRPr="00E03E69" w:rsidRDefault="00117FE6" w:rsidP="00E03E6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202</w:t>
      </w:r>
      <w:r w:rsidR="00A464BE">
        <w:rPr>
          <w:rFonts w:ascii="Corbel" w:hAnsi="Corbel"/>
          <w:sz w:val="24"/>
          <w:szCs w:val="24"/>
        </w:rPr>
        <w:t>7</w:t>
      </w:r>
      <w:r>
        <w:rPr>
          <w:rFonts w:ascii="Corbel" w:hAnsi="Corbel"/>
          <w:sz w:val="24"/>
          <w:szCs w:val="24"/>
        </w:rPr>
        <w:t>/202</w:t>
      </w:r>
      <w:r w:rsidR="00A464BE">
        <w:rPr>
          <w:rFonts w:ascii="Corbel" w:hAnsi="Corbel"/>
          <w:sz w:val="24"/>
          <w:szCs w:val="24"/>
        </w:rPr>
        <w:t>8</w:t>
      </w:r>
    </w:p>
    <w:p w14:paraId="1DA4AD8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A26F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467F31" w14:textId="77777777" w:rsidTr="00A464BE">
        <w:tc>
          <w:tcPr>
            <w:tcW w:w="2694" w:type="dxa"/>
            <w:vAlign w:val="center"/>
          </w:tcPr>
          <w:p w14:paraId="5F9409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A867E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486882" w14:paraId="35512E11" w14:textId="77777777" w:rsidTr="00A464BE">
        <w:tc>
          <w:tcPr>
            <w:tcW w:w="2694" w:type="dxa"/>
            <w:vAlign w:val="center"/>
          </w:tcPr>
          <w:p w14:paraId="008A58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7082A7" w14:textId="77777777" w:rsidR="0085747A" w:rsidRPr="003B6611" w:rsidRDefault="006963A6" w:rsidP="00152C07">
            <w:pPr>
              <w:spacing w:after="0" w:line="240" w:lineRule="auto"/>
              <w:rPr>
                <w:rFonts w:ascii="Corbel" w:hAnsi="Corbel"/>
                <w:lang w:val="es-ES" w:eastAsia="pl-PL"/>
              </w:rPr>
            </w:pPr>
            <w:r>
              <w:rPr>
                <w:rFonts w:ascii="Corbel" w:hAnsi="Corbel"/>
                <w:lang w:val="es-ES"/>
              </w:rPr>
              <w:t>E/</w:t>
            </w:r>
            <w:r w:rsidR="003B6611" w:rsidRPr="003B6611">
              <w:rPr>
                <w:rFonts w:ascii="Corbel" w:hAnsi="Corbel"/>
                <w:lang w:val="es-ES"/>
              </w:rPr>
              <w:t>I/EiZSP/C-1.4</w:t>
            </w:r>
            <w:r w:rsidR="00152C07" w:rsidRPr="003B6611">
              <w:rPr>
                <w:rFonts w:ascii="Corbel" w:hAnsi="Corbel"/>
                <w:lang w:val="es-ES"/>
              </w:rPr>
              <w:t>a</w:t>
            </w:r>
          </w:p>
        </w:tc>
      </w:tr>
      <w:tr w:rsidR="00A464BE" w:rsidRPr="009C54AE" w14:paraId="73815E54" w14:textId="77777777" w:rsidTr="00A464BE">
        <w:tc>
          <w:tcPr>
            <w:tcW w:w="2694" w:type="dxa"/>
            <w:vAlign w:val="center"/>
          </w:tcPr>
          <w:p w14:paraId="0661089D" w14:textId="77777777" w:rsidR="00A464BE" w:rsidRPr="009C54AE" w:rsidRDefault="00A464BE" w:rsidP="00A464B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394189F" w14:textId="53B4311B" w:rsidR="00A464BE" w:rsidRPr="009C54AE" w:rsidRDefault="00A464BE" w:rsidP="00A46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7FC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64BE" w:rsidRPr="009C54AE" w14:paraId="651B03CF" w14:textId="77777777" w:rsidTr="00A464BE">
        <w:tc>
          <w:tcPr>
            <w:tcW w:w="2694" w:type="dxa"/>
            <w:vAlign w:val="center"/>
          </w:tcPr>
          <w:p w14:paraId="450CC329" w14:textId="77777777" w:rsidR="00A464BE" w:rsidRPr="009C54AE" w:rsidRDefault="00A464BE" w:rsidP="00A46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5A7E579" w14:textId="446C7F44" w:rsidR="00A464BE" w:rsidRPr="009C54AE" w:rsidRDefault="00A464BE" w:rsidP="00A46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7FC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AC91CAB" w14:textId="77777777" w:rsidTr="00A464BE">
        <w:tc>
          <w:tcPr>
            <w:tcW w:w="2694" w:type="dxa"/>
            <w:vAlign w:val="center"/>
          </w:tcPr>
          <w:p w14:paraId="586E06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FD12DB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88593AD" w14:textId="77777777" w:rsidTr="00A464BE">
        <w:tc>
          <w:tcPr>
            <w:tcW w:w="2694" w:type="dxa"/>
            <w:vAlign w:val="center"/>
          </w:tcPr>
          <w:p w14:paraId="105DC6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91480A" w14:textId="77777777" w:rsidR="0085747A" w:rsidRPr="009C54AE" w:rsidRDefault="00117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5EAA1FE3" w14:textId="77777777" w:rsidTr="00A464BE">
        <w:tc>
          <w:tcPr>
            <w:tcW w:w="2694" w:type="dxa"/>
            <w:vAlign w:val="center"/>
          </w:tcPr>
          <w:p w14:paraId="377F51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60CD2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60BBFC8" w14:textId="77777777" w:rsidTr="00A464BE">
        <w:tc>
          <w:tcPr>
            <w:tcW w:w="2694" w:type="dxa"/>
            <w:vAlign w:val="center"/>
          </w:tcPr>
          <w:p w14:paraId="3F962A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E72F3A" w14:textId="77777777" w:rsidR="0085747A" w:rsidRPr="009C54AE" w:rsidRDefault="009073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BD45EB1" w14:textId="77777777" w:rsidTr="00A464BE">
        <w:tc>
          <w:tcPr>
            <w:tcW w:w="2694" w:type="dxa"/>
            <w:vAlign w:val="center"/>
          </w:tcPr>
          <w:p w14:paraId="0BC90A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B56444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963A6">
              <w:rPr>
                <w:rFonts w:ascii="Corbel" w:hAnsi="Corbel"/>
                <w:b w:val="0"/>
                <w:sz w:val="24"/>
                <w:szCs w:val="24"/>
              </w:rPr>
              <w:t>I/5</w:t>
            </w:r>
          </w:p>
        </w:tc>
      </w:tr>
      <w:tr w:rsidR="0085747A" w:rsidRPr="009C54AE" w14:paraId="02594CCD" w14:textId="77777777" w:rsidTr="00A464BE">
        <w:tc>
          <w:tcPr>
            <w:tcW w:w="2694" w:type="dxa"/>
            <w:vAlign w:val="center"/>
          </w:tcPr>
          <w:p w14:paraId="7D418B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A13AC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C0E1B57" w14:textId="77777777" w:rsidTr="00A464BE">
        <w:tc>
          <w:tcPr>
            <w:tcW w:w="2694" w:type="dxa"/>
            <w:vAlign w:val="center"/>
          </w:tcPr>
          <w:p w14:paraId="36E3F9C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F27F6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F7C8DE7" w14:textId="77777777" w:rsidTr="00A464BE">
        <w:tc>
          <w:tcPr>
            <w:tcW w:w="2694" w:type="dxa"/>
            <w:vAlign w:val="center"/>
          </w:tcPr>
          <w:p w14:paraId="143B7D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438CC7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7F093E1" w14:textId="77777777" w:rsidTr="00A464BE">
        <w:tc>
          <w:tcPr>
            <w:tcW w:w="2694" w:type="dxa"/>
            <w:vAlign w:val="center"/>
          </w:tcPr>
          <w:p w14:paraId="285CA8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A86327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5365E7D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62ED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77D14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7FBF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E0D94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804E9B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03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D37DE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2C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9B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8C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4A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D3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95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EC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B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B9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B92D1F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990" w14:textId="77777777" w:rsidR="00015B8F" w:rsidRPr="009C54AE" w:rsidRDefault="006963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D2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12A6" w14:textId="77777777" w:rsidR="00015B8F" w:rsidRPr="009C54AE" w:rsidRDefault="00117F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57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7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9B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6B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D4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3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C6A6" w14:textId="77777777" w:rsidR="00015B8F" w:rsidRPr="009C54AE" w:rsidRDefault="006963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A8D5D0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691C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83A7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B83802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B49786B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C9D9C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9B0EB0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8F4BE1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5C5EDDB0" w14:textId="77777777" w:rsidR="008B74DA" w:rsidRPr="008B74DA" w:rsidRDefault="003B6611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</w:t>
      </w:r>
      <w:r w:rsidR="00117FE6">
        <w:rPr>
          <w:rFonts w:ascii="Corbel" w:hAnsi="Corbel"/>
          <w:b w:val="0"/>
          <w:smallCaps w:val="0"/>
          <w:szCs w:val="24"/>
        </w:rPr>
        <w:t>z</w:t>
      </w:r>
      <w:r>
        <w:rPr>
          <w:rFonts w:ascii="Corbel" w:hAnsi="Corbel"/>
          <w:b w:val="0"/>
          <w:smallCaps w:val="0"/>
          <w:szCs w:val="24"/>
        </w:rPr>
        <w:t xml:space="preserve"> ocen</w:t>
      </w:r>
      <w:r w:rsidR="00117FE6">
        <w:rPr>
          <w:rFonts w:ascii="Corbel" w:hAnsi="Corbel"/>
          <w:b w:val="0"/>
          <w:smallCaps w:val="0"/>
          <w:szCs w:val="24"/>
        </w:rPr>
        <w:t>ą</w:t>
      </w:r>
    </w:p>
    <w:p w14:paraId="3E6B98CE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D1F7F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B5D19" w14:textId="77777777" w:rsidTr="00745302">
        <w:tc>
          <w:tcPr>
            <w:tcW w:w="9670" w:type="dxa"/>
          </w:tcPr>
          <w:p w14:paraId="5221C1F9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Opanowanie wiedzy ekonomicznej z grupy przedmiotów podstawowych tj. ekonomii i geografii ekonomicznej, pozwalającej studentowi powiązać najważniejsze zagadnienia z treściami programowymi realizowanymi na </w:t>
            </w:r>
            <w:r w:rsidR="00FB183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wykładach 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ćwiczeniach.  </w:t>
            </w:r>
          </w:p>
        </w:tc>
      </w:tr>
    </w:tbl>
    <w:p w14:paraId="58CF7AA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A101C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DCF0AF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E4520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2B246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4C6C27D" w14:textId="77777777" w:rsidTr="00923D7D">
        <w:tc>
          <w:tcPr>
            <w:tcW w:w="851" w:type="dxa"/>
            <w:vAlign w:val="center"/>
          </w:tcPr>
          <w:p w14:paraId="3620E2D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ABB836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 w:rsidR="00661850">
              <w:rPr>
                <w:rFonts w:ascii="Corbel" w:hAnsi="Corbel"/>
                <w:b w:val="0"/>
                <w:szCs w:val="22"/>
              </w:rPr>
              <w:t>znaczenia</w:t>
            </w:r>
            <w:r>
              <w:rPr>
                <w:rFonts w:ascii="Corbel" w:hAnsi="Corbel"/>
                <w:b w:val="0"/>
                <w:szCs w:val="22"/>
              </w:rPr>
              <w:t xml:space="preserve"> polityki ekologicznej 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 xml:space="preserve">w rozwoju </w:t>
            </w:r>
            <w:r w:rsidR="00661850">
              <w:rPr>
                <w:rFonts w:ascii="Corbel" w:hAnsi="Corbel"/>
                <w:b w:val="0"/>
                <w:szCs w:val="22"/>
              </w:rPr>
              <w:t>społeczno-gospodarczym kraju i UE</w:t>
            </w:r>
            <w:r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85747A" w:rsidRPr="009C54AE" w14:paraId="30287008" w14:textId="77777777" w:rsidTr="00923D7D">
        <w:tc>
          <w:tcPr>
            <w:tcW w:w="851" w:type="dxa"/>
            <w:vAlign w:val="center"/>
          </w:tcPr>
          <w:p w14:paraId="78200B33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05AA2E9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7852DD79" w14:textId="77777777" w:rsidTr="00923D7D">
        <w:tc>
          <w:tcPr>
            <w:tcW w:w="851" w:type="dxa"/>
            <w:vAlign w:val="center"/>
          </w:tcPr>
          <w:p w14:paraId="1A5E9CE8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AB62269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 xml:space="preserve">Wypracowanie umiejętności interpretacji danych empirycznych dotyczących zasobów środowiskowych oraz umiejętności diagnozowania i analizowania głównych problemów (np. </w:t>
            </w:r>
            <w:r w:rsidR="00661850">
              <w:rPr>
                <w:rFonts w:ascii="Corbel" w:hAnsi="Corbel"/>
                <w:b w:val="0"/>
                <w:szCs w:val="22"/>
              </w:rPr>
              <w:t>zanieczyszczenia powietrza i zmian klimatycznych) oraz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</w:t>
            </w:r>
            <w:r w:rsidR="00661850">
              <w:rPr>
                <w:rFonts w:ascii="Corbel" w:hAnsi="Corbel"/>
                <w:b w:val="0"/>
                <w:szCs w:val="22"/>
              </w:rPr>
              <w:t>oceny wprowadzonych przez UE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nowych narzędzi polityki ekologicznej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 i klimatycznej</w:t>
            </w:r>
            <w:r w:rsidR="001F030D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1E0768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33DAD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95E494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7130C0E" w14:textId="77777777" w:rsidTr="004A7215">
        <w:tc>
          <w:tcPr>
            <w:tcW w:w="1680" w:type="dxa"/>
            <w:vAlign w:val="center"/>
          </w:tcPr>
          <w:p w14:paraId="612F3D2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C4AF3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70A9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520EAFB" w14:textId="77777777" w:rsidTr="004A7215">
        <w:tc>
          <w:tcPr>
            <w:tcW w:w="1680" w:type="dxa"/>
          </w:tcPr>
          <w:p w14:paraId="00C239E0" w14:textId="77777777" w:rsidR="0085747A" w:rsidRPr="006C349F" w:rsidRDefault="00117F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85747A" w:rsidRPr="006C349F">
              <w:rPr>
                <w:rFonts w:ascii="Corbel" w:hAnsi="Corbel"/>
                <w:b w:val="0"/>
                <w:smallCaps w:val="0"/>
                <w:sz w:val="22"/>
              </w:rPr>
              <w:t>_01</w:t>
            </w:r>
          </w:p>
        </w:tc>
        <w:tc>
          <w:tcPr>
            <w:tcW w:w="5975" w:type="dxa"/>
          </w:tcPr>
          <w:p w14:paraId="3632F01C" w14:textId="77777777" w:rsidR="005E1D1D" w:rsidRPr="006C349F" w:rsidRDefault="005E1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Charakteryzuje rolę środowiska przyrodniczego w rozwoju społeczno-gospodarczym i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5B3242AE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3234F0B8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34037EB6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39FA478E" w14:textId="77777777" w:rsidTr="004A7215">
        <w:tc>
          <w:tcPr>
            <w:tcW w:w="1680" w:type="dxa"/>
          </w:tcPr>
          <w:p w14:paraId="5AE35102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5DA7B1E9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Rozumie ekonomiczne aspekty współczesnej ochrony środowiska i posiada świadomość stałej zmienności w gospodarowaniu zasobami naturalnymi</w:t>
            </w:r>
          </w:p>
        </w:tc>
        <w:tc>
          <w:tcPr>
            <w:tcW w:w="1865" w:type="dxa"/>
          </w:tcPr>
          <w:p w14:paraId="05611EF9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79EDFC70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38AB39ED" w14:textId="77777777" w:rsidTr="006C349F">
        <w:trPr>
          <w:trHeight w:val="1048"/>
        </w:trPr>
        <w:tc>
          <w:tcPr>
            <w:tcW w:w="1680" w:type="dxa"/>
          </w:tcPr>
          <w:p w14:paraId="5197D798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4936C739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dotyczące wielkości zasobów naturalnych, nakładów na ochronę środowiska i wyprowadza ważne wnioski charakteryzujące gospodarowanie zasobami naturalnymi, zarówno odnawialnymi, jak i nieodnawialnymi.</w:t>
            </w:r>
          </w:p>
        </w:tc>
        <w:tc>
          <w:tcPr>
            <w:tcW w:w="1865" w:type="dxa"/>
          </w:tcPr>
          <w:p w14:paraId="5585A9DA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03D1E95D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26F24E1B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086C71BD" w14:textId="77777777" w:rsidTr="004A7215">
        <w:tc>
          <w:tcPr>
            <w:tcW w:w="1680" w:type="dxa"/>
          </w:tcPr>
          <w:p w14:paraId="1BDA03F4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15D66CBA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1F030D">
              <w:rPr>
                <w:rFonts w:ascii="Corbel" w:hAnsi="Corbel"/>
              </w:rPr>
              <w:t>ązanych z degradacją środowiska i zmian klimatycznych</w:t>
            </w:r>
          </w:p>
        </w:tc>
        <w:tc>
          <w:tcPr>
            <w:tcW w:w="1865" w:type="dxa"/>
          </w:tcPr>
          <w:p w14:paraId="5E15E12D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0F07A5CD" w14:textId="77777777" w:rsidTr="004A7215">
        <w:tc>
          <w:tcPr>
            <w:tcW w:w="1680" w:type="dxa"/>
          </w:tcPr>
          <w:p w14:paraId="435412D6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0B6377E8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ochrony środowiska przyrodniczego i rozumie potrzebę ciągłego poznawania zmieniających się warunków gosp</w:t>
            </w:r>
            <w:r w:rsidR="001F030D">
              <w:rPr>
                <w:rFonts w:ascii="Corbel" w:hAnsi="Corbel"/>
              </w:rPr>
              <w:t>odarowania zasobami na</w:t>
            </w:r>
            <w:r w:rsidR="00486882">
              <w:rPr>
                <w:rFonts w:ascii="Corbel" w:hAnsi="Corbel"/>
              </w:rPr>
              <w:t>turalnymi, w szczególności postę</w:t>
            </w:r>
            <w:r w:rsidR="001F030D">
              <w:rPr>
                <w:rFonts w:ascii="Corbel" w:hAnsi="Corbel"/>
              </w:rPr>
              <w:t>pujących zmian klimatycznych</w:t>
            </w:r>
          </w:p>
        </w:tc>
        <w:tc>
          <w:tcPr>
            <w:tcW w:w="1865" w:type="dxa"/>
          </w:tcPr>
          <w:p w14:paraId="01FBC2CC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326CB279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33706B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E3CE5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06FD50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4BEC9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2C9F56" w14:textId="77777777" w:rsidTr="006C349F">
        <w:tc>
          <w:tcPr>
            <w:tcW w:w="9520" w:type="dxa"/>
          </w:tcPr>
          <w:p w14:paraId="54BF690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17607C" w14:textId="77777777" w:rsidTr="006C349F">
        <w:tc>
          <w:tcPr>
            <w:tcW w:w="9520" w:type="dxa"/>
          </w:tcPr>
          <w:p w14:paraId="20E97AC3" w14:textId="77777777" w:rsidR="0085747A" w:rsidRPr="009C54AE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9C54AE" w14:paraId="09F1E59E" w14:textId="77777777" w:rsidTr="006C349F">
        <w:tc>
          <w:tcPr>
            <w:tcW w:w="9520" w:type="dxa"/>
          </w:tcPr>
          <w:p w14:paraId="73DD401F" w14:textId="77777777" w:rsidR="0085747A" w:rsidRPr="009C54AE" w:rsidRDefault="008C3F9B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Początki </w:t>
            </w:r>
            <w:r w:rsidR="00072884">
              <w:rPr>
                <w:rFonts w:ascii="Corbel" w:hAnsi="Corbel"/>
                <w:sz w:val="24"/>
                <w:szCs w:val="24"/>
              </w:rPr>
              <w:t xml:space="preserve">i rozwój </w:t>
            </w:r>
            <w:r>
              <w:rPr>
                <w:rFonts w:ascii="Corbel" w:hAnsi="Corbel"/>
                <w:sz w:val="24"/>
                <w:szCs w:val="24"/>
              </w:rPr>
              <w:t>polityki ekologicznej w Polsce</w:t>
            </w:r>
          </w:p>
        </w:tc>
      </w:tr>
      <w:tr w:rsidR="00FB183D" w:rsidRPr="009C54AE" w14:paraId="1E8345F6" w14:textId="77777777" w:rsidTr="006C349F">
        <w:tc>
          <w:tcPr>
            <w:tcW w:w="9520" w:type="dxa"/>
          </w:tcPr>
          <w:p w14:paraId="200297B9" w14:textId="77777777" w:rsidR="00FB183D" w:rsidRDefault="00FB183D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narzędzia polityki ekologicznej</w:t>
            </w:r>
          </w:p>
        </w:tc>
      </w:tr>
      <w:tr w:rsidR="003B6611" w:rsidRPr="009C54AE" w14:paraId="351184CB" w14:textId="77777777" w:rsidTr="006C349F">
        <w:tc>
          <w:tcPr>
            <w:tcW w:w="9520" w:type="dxa"/>
          </w:tcPr>
          <w:p w14:paraId="2D1FB939" w14:textId="77777777" w:rsidR="003B6611" w:rsidRPr="008C3F9B" w:rsidRDefault="000B7EA9" w:rsidP="000B7EA9">
            <w:pPr>
              <w:shd w:val="clear" w:color="auto" w:fill="FFFFFF"/>
              <w:spacing w:after="100" w:afterAutospacing="1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Różnorodność </w:t>
            </w:r>
            <w:r w:rsidR="000728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biologiczna</w:t>
            </w: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i leśnictwo</w:t>
            </w:r>
          </w:p>
        </w:tc>
      </w:tr>
      <w:tr w:rsidR="003B6611" w:rsidRPr="009C54AE" w14:paraId="7845E414" w14:textId="77777777" w:rsidTr="006C349F">
        <w:tc>
          <w:tcPr>
            <w:tcW w:w="9520" w:type="dxa"/>
          </w:tcPr>
          <w:p w14:paraId="7C20255A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lastRenderedPageBreak/>
              <w:t>Ochrona wód i gospodarka wodna</w:t>
            </w:r>
          </w:p>
        </w:tc>
      </w:tr>
      <w:tr w:rsidR="003B6611" w:rsidRPr="009C54AE" w14:paraId="73F0F4DB" w14:textId="77777777" w:rsidTr="006C349F">
        <w:tc>
          <w:tcPr>
            <w:tcW w:w="9520" w:type="dxa"/>
          </w:tcPr>
          <w:p w14:paraId="2C4BD32B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Zanieczyszczenie powietrza i zanieczyszczenie hałasem</w:t>
            </w:r>
          </w:p>
        </w:tc>
      </w:tr>
      <w:tr w:rsidR="003B6611" w:rsidRPr="009C54AE" w14:paraId="3DDB462C" w14:textId="77777777" w:rsidTr="006C349F">
        <w:tc>
          <w:tcPr>
            <w:tcW w:w="9520" w:type="dxa"/>
          </w:tcPr>
          <w:p w14:paraId="7DEE6666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Efektywne gospodarowanie zasobami a gospodarka o obiegu zamkniętym</w:t>
            </w:r>
          </w:p>
        </w:tc>
      </w:tr>
      <w:tr w:rsidR="003B6611" w:rsidRPr="009C54AE" w14:paraId="04025A7F" w14:textId="77777777" w:rsidTr="006C349F">
        <w:tc>
          <w:tcPr>
            <w:tcW w:w="9520" w:type="dxa"/>
          </w:tcPr>
          <w:p w14:paraId="201FEE36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Zrównoważona konsumpcja i produkcja</w:t>
            </w:r>
          </w:p>
        </w:tc>
      </w:tr>
      <w:tr w:rsidR="003B6611" w:rsidRPr="009C54AE" w14:paraId="35CE99A7" w14:textId="77777777" w:rsidTr="006C349F">
        <w:tc>
          <w:tcPr>
            <w:tcW w:w="9520" w:type="dxa"/>
          </w:tcPr>
          <w:p w14:paraId="69567B8C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Międzynarodowa i unijna polityka klimatyczna</w:t>
            </w:r>
            <w:r w:rsidR="0007288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– instrumenty prawne</w:t>
            </w:r>
          </w:p>
        </w:tc>
      </w:tr>
      <w:tr w:rsidR="003B6611" w:rsidRPr="009C54AE" w14:paraId="04594D63" w14:textId="77777777" w:rsidTr="006C349F">
        <w:tc>
          <w:tcPr>
            <w:tcW w:w="9520" w:type="dxa"/>
          </w:tcPr>
          <w:p w14:paraId="51E975CE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Unijny system handlu uprawnieniami do emisji</w:t>
            </w:r>
          </w:p>
        </w:tc>
      </w:tr>
      <w:tr w:rsidR="008C3F9B" w:rsidRPr="009C54AE" w14:paraId="52E157F3" w14:textId="77777777" w:rsidTr="006C349F">
        <w:tc>
          <w:tcPr>
            <w:tcW w:w="9520" w:type="dxa"/>
          </w:tcPr>
          <w:p w14:paraId="70FA7181" w14:textId="77777777" w:rsidR="008C3F9B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Europejski Zielony Ład</w:t>
            </w:r>
            <w:r w:rsidR="001F030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i neutralność klimatyczna</w:t>
            </w:r>
          </w:p>
        </w:tc>
      </w:tr>
    </w:tbl>
    <w:p w14:paraId="29F7E94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BE41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F6228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A8F25F" w14:textId="77777777" w:rsidTr="001C38ED">
        <w:tc>
          <w:tcPr>
            <w:tcW w:w="9520" w:type="dxa"/>
          </w:tcPr>
          <w:p w14:paraId="5C98A2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FEC472E" w14:textId="77777777" w:rsidTr="001C38ED">
        <w:tc>
          <w:tcPr>
            <w:tcW w:w="9520" w:type="dxa"/>
          </w:tcPr>
          <w:p w14:paraId="7A67170D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 w:rsidR="00FB183D">
              <w:rPr>
                <w:rFonts w:ascii="Corbel" w:hAnsi="Corbel"/>
              </w:rPr>
              <w:t>i organizacja ćwiczeń</w:t>
            </w:r>
          </w:p>
        </w:tc>
      </w:tr>
      <w:tr w:rsidR="0085747A" w:rsidRPr="009C54AE" w14:paraId="1BFA5AAB" w14:textId="77777777" w:rsidTr="001C38ED">
        <w:tc>
          <w:tcPr>
            <w:tcW w:w="9520" w:type="dxa"/>
          </w:tcPr>
          <w:p w14:paraId="06739A7D" w14:textId="77777777" w:rsidR="0085747A" w:rsidRPr="009C54AE" w:rsidRDefault="00FB1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R</w:t>
            </w:r>
            <w:r w:rsidR="00913899">
              <w:rPr>
                <w:rFonts w:ascii="Corbel" w:hAnsi="Corbel"/>
              </w:rPr>
              <w:t>ys historyczny</w:t>
            </w:r>
            <w:r>
              <w:rPr>
                <w:rFonts w:ascii="Corbel" w:hAnsi="Corbel"/>
              </w:rPr>
              <w:t xml:space="preserve"> i p</w:t>
            </w:r>
            <w:r w:rsidR="006C349F">
              <w:rPr>
                <w:rFonts w:ascii="Corbel" w:hAnsi="Corbel"/>
              </w:rPr>
              <w:t>rawne 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>
              <w:rPr>
                <w:rFonts w:ascii="Corbel" w:hAnsi="Corbel"/>
              </w:rPr>
              <w:t xml:space="preserve"> w Polsce</w:t>
            </w:r>
          </w:p>
        </w:tc>
      </w:tr>
      <w:tr w:rsidR="006C349F" w:rsidRPr="009C54AE" w14:paraId="1E7AE12F" w14:textId="77777777" w:rsidTr="001C38ED">
        <w:tc>
          <w:tcPr>
            <w:tcW w:w="9520" w:type="dxa"/>
          </w:tcPr>
          <w:p w14:paraId="6E7520DE" w14:textId="77777777" w:rsidR="006C349F" w:rsidRPr="00831A21" w:rsidRDefault="006C349F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Ekonomiczne narzędzia polityki ekologicznej</w:t>
            </w:r>
          </w:p>
        </w:tc>
      </w:tr>
      <w:tr w:rsidR="001C38ED" w:rsidRPr="009C54AE" w14:paraId="6478A923" w14:textId="77777777" w:rsidTr="001C38ED">
        <w:tc>
          <w:tcPr>
            <w:tcW w:w="9520" w:type="dxa"/>
          </w:tcPr>
          <w:p w14:paraId="6B1D775A" w14:textId="77777777" w:rsidR="001C38ED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</w:t>
            </w:r>
            <w:r w:rsidR="00E82668">
              <w:rPr>
                <w:rFonts w:ascii="Corbel" w:hAnsi="Corbel"/>
              </w:rPr>
              <w:t xml:space="preserve">gospodarowania </w:t>
            </w:r>
            <w:r>
              <w:rPr>
                <w:rFonts w:ascii="Corbel" w:hAnsi="Corbel"/>
              </w:rPr>
              <w:t>zasob</w:t>
            </w:r>
            <w:r w:rsidR="00E82668">
              <w:rPr>
                <w:rFonts w:ascii="Corbel" w:hAnsi="Corbel"/>
              </w:rPr>
              <w:t>ami</w:t>
            </w:r>
            <w:r>
              <w:rPr>
                <w:rFonts w:ascii="Corbel" w:hAnsi="Corbel"/>
              </w:rPr>
              <w:t xml:space="preserve"> n</w:t>
            </w:r>
            <w:r w:rsidR="00E82668">
              <w:rPr>
                <w:rFonts w:ascii="Corbel" w:hAnsi="Corbel"/>
              </w:rPr>
              <w:t>ieodnawialnych w Polsce</w:t>
            </w:r>
            <w:r>
              <w:rPr>
                <w:rFonts w:ascii="Corbel" w:hAnsi="Corbel"/>
              </w:rPr>
              <w:t xml:space="preserve"> i UE</w:t>
            </w:r>
          </w:p>
        </w:tc>
      </w:tr>
      <w:tr w:rsidR="0085747A" w:rsidRPr="009C54AE" w14:paraId="2ED201BE" w14:textId="77777777" w:rsidTr="001C38ED">
        <w:tc>
          <w:tcPr>
            <w:tcW w:w="9520" w:type="dxa"/>
          </w:tcPr>
          <w:p w14:paraId="03FD7DDC" w14:textId="77777777" w:rsidR="0085747A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Ocena g</w:t>
            </w:r>
            <w:r w:rsidR="001C38ED">
              <w:rPr>
                <w:rFonts w:ascii="Corbel" w:hAnsi="Corbel"/>
              </w:rPr>
              <w:t>ospoda</w:t>
            </w:r>
            <w:r>
              <w:rPr>
                <w:rFonts w:ascii="Corbel" w:hAnsi="Corbel"/>
              </w:rPr>
              <w:t>rowania zasob</w:t>
            </w:r>
            <w:r w:rsidR="00E82668">
              <w:rPr>
                <w:rFonts w:ascii="Corbel" w:hAnsi="Corbel"/>
              </w:rPr>
              <w:t>ami odnawialnymi - leśnictwo i rybołówstwo</w:t>
            </w:r>
          </w:p>
        </w:tc>
      </w:tr>
      <w:tr w:rsidR="00F3341D" w:rsidRPr="009C54AE" w14:paraId="2572E030" w14:textId="77777777" w:rsidTr="001C38ED">
        <w:tc>
          <w:tcPr>
            <w:tcW w:w="9520" w:type="dxa"/>
          </w:tcPr>
          <w:p w14:paraId="49999EEE" w14:textId="77777777" w:rsidR="00F3341D" w:rsidRPr="00831A21" w:rsidRDefault="00F334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</w:t>
            </w:r>
            <w:r w:rsidR="00B474D4">
              <w:rPr>
                <w:rFonts w:ascii="Corbel" w:hAnsi="Corbel"/>
              </w:rPr>
              <w:t>omiczne narzędzia</w:t>
            </w:r>
            <w:r>
              <w:rPr>
                <w:rFonts w:ascii="Corbel" w:hAnsi="Corbel"/>
              </w:rPr>
              <w:t xml:space="preserve"> gospodarki odpadami</w:t>
            </w:r>
          </w:p>
        </w:tc>
      </w:tr>
      <w:tr w:rsidR="008B74DA" w:rsidRPr="009C54AE" w14:paraId="3D5A8518" w14:textId="77777777" w:rsidTr="001C38ED">
        <w:tc>
          <w:tcPr>
            <w:tcW w:w="9520" w:type="dxa"/>
          </w:tcPr>
          <w:p w14:paraId="430F4F1B" w14:textId="77777777" w:rsidR="008B74DA" w:rsidRPr="00F3341D" w:rsidRDefault="00E826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Porównanie s</w:t>
            </w:r>
            <w:r w:rsidR="00B474D4">
              <w:rPr>
                <w:rFonts w:ascii="Corbel" w:hAnsi="Corbel"/>
              </w:rPr>
              <w:t>ystem</w:t>
            </w:r>
            <w:r>
              <w:rPr>
                <w:rFonts w:ascii="Corbel" w:hAnsi="Corbel"/>
              </w:rPr>
              <w:t>u</w:t>
            </w:r>
            <w:r w:rsidR="00B474D4">
              <w:rPr>
                <w:rFonts w:ascii="Corbel" w:hAnsi="Corbel"/>
              </w:rPr>
              <w:t xml:space="preserve"> funkcjonowania obszarów prawnie chronionych</w:t>
            </w:r>
            <w:r>
              <w:rPr>
                <w:rFonts w:ascii="Corbel" w:hAnsi="Corbel"/>
              </w:rPr>
              <w:t xml:space="preserve"> w UE i Polsce</w:t>
            </w:r>
          </w:p>
        </w:tc>
      </w:tr>
      <w:tr w:rsidR="008B74DA" w:rsidRPr="009C54AE" w14:paraId="18B8FFC0" w14:textId="77777777" w:rsidTr="001C38ED">
        <w:tc>
          <w:tcPr>
            <w:tcW w:w="9520" w:type="dxa"/>
          </w:tcPr>
          <w:p w14:paraId="54B0ABBB" w14:textId="77777777" w:rsidR="008B74DA" w:rsidRPr="009C54AE" w:rsidRDefault="00B47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Odnawialne źródła energii w</w:t>
            </w:r>
            <w:r w:rsidR="00913899">
              <w:rPr>
                <w:rFonts w:ascii="Corbel" w:hAnsi="Corbel"/>
              </w:rPr>
              <w:t xml:space="preserve"> polityce klimatyczne</w:t>
            </w:r>
            <w:r>
              <w:rPr>
                <w:rFonts w:ascii="Corbel" w:hAnsi="Corbel"/>
              </w:rPr>
              <w:t xml:space="preserve"> UE</w:t>
            </w:r>
          </w:p>
        </w:tc>
      </w:tr>
      <w:tr w:rsidR="0032647D" w:rsidRPr="009C54AE" w14:paraId="607A24E9" w14:textId="77777777" w:rsidTr="001C38ED">
        <w:tc>
          <w:tcPr>
            <w:tcW w:w="9520" w:type="dxa"/>
          </w:tcPr>
          <w:p w14:paraId="0C3821EC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32647D" w:rsidRPr="009C54AE" w14:paraId="5FC8E824" w14:textId="77777777" w:rsidTr="001C38ED">
        <w:tc>
          <w:tcPr>
            <w:tcW w:w="9520" w:type="dxa"/>
          </w:tcPr>
          <w:p w14:paraId="48E6F81A" w14:textId="77777777" w:rsidR="0032647D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</w:t>
            </w:r>
            <w:r w:rsidR="00B474D4">
              <w:rPr>
                <w:rFonts w:ascii="Corbel" w:hAnsi="Corbel"/>
              </w:rPr>
              <w:t>graniczenia zmian klimatycznych</w:t>
            </w:r>
            <w:r>
              <w:rPr>
                <w:rFonts w:ascii="Corbel" w:hAnsi="Corbel"/>
              </w:rPr>
              <w:t xml:space="preserve"> w Polsce i UE</w:t>
            </w:r>
          </w:p>
        </w:tc>
      </w:tr>
    </w:tbl>
    <w:p w14:paraId="397EA0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D08B9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087F5A6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5AE7BA51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06E3AD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8541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E2059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06B9D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1482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3A5F1036" w14:textId="77777777" w:rsidTr="00525DAE">
        <w:tc>
          <w:tcPr>
            <w:tcW w:w="2155" w:type="dxa"/>
            <w:vAlign w:val="center"/>
          </w:tcPr>
          <w:p w14:paraId="40D71D2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1786844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8DCEE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4147E4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E1658F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5323C73C" w14:textId="77777777" w:rsidTr="00525DAE">
        <w:tc>
          <w:tcPr>
            <w:tcW w:w="2155" w:type="dxa"/>
          </w:tcPr>
          <w:p w14:paraId="6BFDA86E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7D33625E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3751AB42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1421620F" w14:textId="77777777" w:rsidTr="00525DAE">
        <w:tc>
          <w:tcPr>
            <w:tcW w:w="2155" w:type="dxa"/>
          </w:tcPr>
          <w:p w14:paraId="1E9F34D9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5CBB1976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10CC994A" w14:textId="77777777" w:rsidR="0085747A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250F7618" w14:textId="77777777" w:rsidTr="00525DAE">
        <w:tc>
          <w:tcPr>
            <w:tcW w:w="2155" w:type="dxa"/>
          </w:tcPr>
          <w:p w14:paraId="5FBB9970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3AFA3C2C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2CE33FB3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</w:tc>
      </w:tr>
      <w:tr w:rsidR="0010636E" w:rsidRPr="009C54AE" w14:paraId="7789AE01" w14:textId="77777777" w:rsidTr="00525DAE">
        <w:tc>
          <w:tcPr>
            <w:tcW w:w="2155" w:type="dxa"/>
          </w:tcPr>
          <w:p w14:paraId="5D3235CF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6A471DCA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454EB52F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6420783D" w14:textId="77777777" w:rsidTr="00525DAE">
        <w:tc>
          <w:tcPr>
            <w:tcW w:w="2155" w:type="dxa"/>
          </w:tcPr>
          <w:p w14:paraId="77E545B6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31B03FF1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5191DEE2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4CB1AAD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F36BB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78507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935930" w14:textId="77777777" w:rsidTr="00923D7D">
        <w:tc>
          <w:tcPr>
            <w:tcW w:w="9670" w:type="dxa"/>
          </w:tcPr>
          <w:p w14:paraId="49B441F8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2353A548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FB183D">
              <w:rPr>
                <w:rFonts w:ascii="Corbel" w:hAnsi="Corbel"/>
                <w:b w:val="0"/>
                <w:smallCaps w:val="0"/>
                <w:sz w:val="22"/>
              </w:rPr>
              <w:t>Zaliczenie na ocenę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5AF87AFE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 xml:space="preserve">2. Ćwiczenia - uzyskanie pozytywnej oceny z testu, efektów pracy zespołowej (referat i prezentacja multimedialna wybranego zagadnienia) oraz aktywności na ćwiczeniach podczas pracy w grupach. </w:t>
            </w:r>
            <w:r w:rsidRPr="003B2AE6">
              <w:rPr>
                <w:rFonts w:ascii="Corbel" w:hAnsi="Corbel"/>
              </w:rPr>
              <w:lastRenderedPageBreak/>
              <w:t>Ocena końcowa stanowić będzie średnią arytmetyczną ocen z testu, referatu i prezentacji (dodatkowe 0,5 stopnia za aktywność w grupie)</w:t>
            </w:r>
          </w:p>
        </w:tc>
      </w:tr>
    </w:tbl>
    <w:p w14:paraId="74D144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BA63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949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DC0336" w14:textId="77777777" w:rsidTr="003E1941">
        <w:tc>
          <w:tcPr>
            <w:tcW w:w="4962" w:type="dxa"/>
            <w:vAlign w:val="center"/>
          </w:tcPr>
          <w:p w14:paraId="04A1586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C9B97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E98F73" w14:textId="77777777" w:rsidTr="00923D7D">
        <w:tc>
          <w:tcPr>
            <w:tcW w:w="4962" w:type="dxa"/>
          </w:tcPr>
          <w:p w14:paraId="1073FC52" w14:textId="77777777" w:rsidR="0085747A" w:rsidRPr="009C54AE" w:rsidRDefault="00C61DC5" w:rsidP="003944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A39720" w14:textId="77777777" w:rsidR="0085747A" w:rsidRPr="009C54AE" w:rsidRDefault="00165397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BAE52A6" w14:textId="77777777" w:rsidTr="00923D7D">
        <w:tc>
          <w:tcPr>
            <w:tcW w:w="4962" w:type="dxa"/>
          </w:tcPr>
          <w:p w14:paraId="2D310D0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CDFF7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CD5E7A" w14:textId="77777777" w:rsidR="00C61DC5" w:rsidRPr="009C54AE" w:rsidRDefault="00165397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AC1F2D5" w14:textId="77777777" w:rsidTr="00923D7D">
        <w:tc>
          <w:tcPr>
            <w:tcW w:w="4962" w:type="dxa"/>
          </w:tcPr>
          <w:p w14:paraId="79A58C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0D42A1" w14:textId="77777777" w:rsidR="00C61DC5" w:rsidRPr="009C54AE" w:rsidRDefault="000F55C5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721E5D2F" w14:textId="77777777" w:rsidTr="00923D7D">
        <w:tc>
          <w:tcPr>
            <w:tcW w:w="4962" w:type="dxa"/>
          </w:tcPr>
          <w:p w14:paraId="1D8D8E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B2103" w14:textId="77777777" w:rsidR="0085747A" w:rsidRPr="009C54AE" w:rsidRDefault="000F55C5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150013B" w14:textId="77777777" w:rsidTr="00923D7D">
        <w:tc>
          <w:tcPr>
            <w:tcW w:w="4962" w:type="dxa"/>
          </w:tcPr>
          <w:p w14:paraId="11E9BFE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739CB7" w14:textId="77777777" w:rsidR="0085747A" w:rsidRPr="009C54AE" w:rsidRDefault="000F55C5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54C0BB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6AA98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55F8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75F8C1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575C7D4" w14:textId="77777777" w:rsidTr="0071620A">
        <w:trPr>
          <w:trHeight w:val="397"/>
        </w:trPr>
        <w:tc>
          <w:tcPr>
            <w:tcW w:w="3544" w:type="dxa"/>
          </w:tcPr>
          <w:p w14:paraId="378D85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3FB0FD" w14:textId="77777777" w:rsidR="0085747A" w:rsidRPr="009C54AE" w:rsidRDefault="00E03E69" w:rsidP="00117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10BB4C4" w14:textId="77777777" w:rsidTr="0071620A">
        <w:trPr>
          <w:trHeight w:val="397"/>
        </w:trPr>
        <w:tc>
          <w:tcPr>
            <w:tcW w:w="3544" w:type="dxa"/>
          </w:tcPr>
          <w:p w14:paraId="727FFB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EA4953" w14:textId="77777777" w:rsidR="0085747A" w:rsidRPr="009C54AE" w:rsidRDefault="00E03E69" w:rsidP="00117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922A53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8D29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6230F9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5527FD3" w14:textId="77777777" w:rsidTr="00525DAE">
        <w:trPr>
          <w:trHeight w:val="1515"/>
        </w:trPr>
        <w:tc>
          <w:tcPr>
            <w:tcW w:w="7513" w:type="dxa"/>
          </w:tcPr>
          <w:p w14:paraId="3A1A0AEB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21A4FA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B. Fiedor (red.) Podstawy ekonomii środowiska i zasobów naturalnych, Wyd. C.H. Beck,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2002r.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9C2C8DC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T. Żylicz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70A0890B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B. Poskrobko, Kształtowanie teorii i wdrożeniowe aspekty zrównoważonego rozwoju, WSE Białystok </w:t>
            </w:r>
            <w:proofErr w:type="gramStart"/>
            <w:r w:rsidRPr="00525DAE">
              <w:rPr>
                <w:rFonts w:ascii="Corbel" w:hAnsi="Corbel"/>
              </w:rPr>
              <w:t>2011r.</w:t>
            </w:r>
            <w:proofErr w:type="gramEnd"/>
          </w:p>
          <w:p w14:paraId="59B66521" w14:textId="77777777" w:rsidR="00086FF9" w:rsidRPr="00525DAE" w:rsidRDefault="00086FF9" w:rsidP="00525DAE">
            <w:pPr>
              <w:spacing w:after="0" w:line="240" w:lineRule="auto"/>
            </w:pPr>
            <w:r w:rsidRPr="00575A63">
              <w:rPr>
                <w:rFonts w:ascii="Corbel" w:hAnsi="Corbel" w:cs="Arial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, </w:t>
            </w:r>
            <w:r w:rsidRPr="00575A63">
              <w:rPr>
                <w:rFonts w:ascii="Corbel" w:hAnsi="Corbel"/>
              </w:rPr>
              <w:t xml:space="preserve">Politechnika Wrocławska, Wrocław </w:t>
            </w:r>
            <w:r>
              <w:rPr>
                <w:rFonts w:ascii="Corbel" w:hAnsi="Corbel"/>
              </w:rPr>
              <w:t>2020.</w:t>
            </w:r>
          </w:p>
        </w:tc>
      </w:tr>
      <w:tr w:rsidR="0085747A" w:rsidRPr="009C54AE" w14:paraId="7BB25EFF" w14:textId="77777777" w:rsidTr="0071620A">
        <w:trPr>
          <w:trHeight w:val="397"/>
        </w:trPr>
        <w:tc>
          <w:tcPr>
            <w:tcW w:w="7513" w:type="dxa"/>
          </w:tcPr>
          <w:p w14:paraId="08FE9D85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AED9EF5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78F7D3D9" w14:textId="77777777" w:rsid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Żylicz, Cena przyrody, WEiŚ, Białystok 2014.</w:t>
            </w:r>
          </w:p>
          <w:p w14:paraId="56872A89" w14:textId="77777777" w:rsidR="00086FF9" w:rsidRPr="00086FF9" w:rsidRDefault="00086FF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Warszawa 2021.</w:t>
            </w:r>
          </w:p>
          <w:p w14:paraId="1A77A99B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04F3459D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25DF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D205" w14:textId="77777777" w:rsidR="005A184E" w:rsidRDefault="005A184E" w:rsidP="00C16ABF">
      <w:pPr>
        <w:spacing w:after="0" w:line="240" w:lineRule="auto"/>
      </w:pPr>
      <w:r>
        <w:separator/>
      </w:r>
    </w:p>
  </w:endnote>
  <w:endnote w:type="continuationSeparator" w:id="0">
    <w:p w14:paraId="417A1551" w14:textId="77777777" w:rsidR="005A184E" w:rsidRDefault="005A18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4C82" w14:textId="77777777" w:rsidR="005A184E" w:rsidRDefault="005A184E" w:rsidP="00C16ABF">
      <w:pPr>
        <w:spacing w:after="0" w:line="240" w:lineRule="auto"/>
      </w:pPr>
      <w:r>
        <w:separator/>
      </w:r>
    </w:p>
  </w:footnote>
  <w:footnote w:type="continuationSeparator" w:id="0">
    <w:p w14:paraId="2CF41977" w14:textId="77777777" w:rsidR="005A184E" w:rsidRDefault="005A184E" w:rsidP="00C16ABF">
      <w:pPr>
        <w:spacing w:after="0" w:line="240" w:lineRule="auto"/>
      </w:pPr>
      <w:r>
        <w:continuationSeparator/>
      </w:r>
    </w:p>
  </w:footnote>
  <w:footnote w:id="1">
    <w:p w14:paraId="2FB8543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10784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6B9"/>
    <w:rsid w:val="00041142"/>
    <w:rsid w:val="00042A51"/>
    <w:rsid w:val="00042D2E"/>
    <w:rsid w:val="00044C82"/>
    <w:rsid w:val="00070ED6"/>
    <w:rsid w:val="00072884"/>
    <w:rsid w:val="000742DC"/>
    <w:rsid w:val="00076BED"/>
    <w:rsid w:val="00084C12"/>
    <w:rsid w:val="00086FF9"/>
    <w:rsid w:val="0009462C"/>
    <w:rsid w:val="00094B12"/>
    <w:rsid w:val="00096C46"/>
    <w:rsid w:val="000A296F"/>
    <w:rsid w:val="000A2A28"/>
    <w:rsid w:val="000A3CDF"/>
    <w:rsid w:val="000A40AB"/>
    <w:rsid w:val="000B192D"/>
    <w:rsid w:val="000B28EE"/>
    <w:rsid w:val="000B3E37"/>
    <w:rsid w:val="000B4C80"/>
    <w:rsid w:val="000B7EA9"/>
    <w:rsid w:val="000D04B0"/>
    <w:rsid w:val="000D6FCC"/>
    <w:rsid w:val="000F1C57"/>
    <w:rsid w:val="000F55C5"/>
    <w:rsid w:val="000F5615"/>
    <w:rsid w:val="0010636E"/>
    <w:rsid w:val="00117FE6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628"/>
    <w:rsid w:val="001D7B54"/>
    <w:rsid w:val="001E0209"/>
    <w:rsid w:val="001F030D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6FE9"/>
    <w:rsid w:val="0034759A"/>
    <w:rsid w:val="003503F6"/>
    <w:rsid w:val="003530DD"/>
    <w:rsid w:val="00363F78"/>
    <w:rsid w:val="0039445B"/>
    <w:rsid w:val="003A0A5B"/>
    <w:rsid w:val="003A1176"/>
    <w:rsid w:val="003B2AE6"/>
    <w:rsid w:val="003B6611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4A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882"/>
    <w:rsid w:val="00490F7D"/>
    <w:rsid w:val="00491678"/>
    <w:rsid w:val="004968E2"/>
    <w:rsid w:val="004A3EEA"/>
    <w:rsid w:val="004A4D1F"/>
    <w:rsid w:val="004A7215"/>
    <w:rsid w:val="004D5282"/>
    <w:rsid w:val="004F1551"/>
    <w:rsid w:val="004F55A3"/>
    <w:rsid w:val="0050496F"/>
    <w:rsid w:val="00513B6F"/>
    <w:rsid w:val="00517C63"/>
    <w:rsid w:val="00525DAE"/>
    <w:rsid w:val="005363C4"/>
    <w:rsid w:val="00536BDE"/>
    <w:rsid w:val="00543ACC"/>
    <w:rsid w:val="00552DC1"/>
    <w:rsid w:val="0056696D"/>
    <w:rsid w:val="0059484D"/>
    <w:rsid w:val="005A0855"/>
    <w:rsid w:val="005A133C"/>
    <w:rsid w:val="005A184E"/>
    <w:rsid w:val="005A3196"/>
    <w:rsid w:val="005A3990"/>
    <w:rsid w:val="005C080F"/>
    <w:rsid w:val="005C55E5"/>
    <w:rsid w:val="005C696A"/>
    <w:rsid w:val="005E1D1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850"/>
    <w:rsid w:val="006620D9"/>
    <w:rsid w:val="00671958"/>
    <w:rsid w:val="00675843"/>
    <w:rsid w:val="006963A6"/>
    <w:rsid w:val="00696477"/>
    <w:rsid w:val="006C349F"/>
    <w:rsid w:val="006D050F"/>
    <w:rsid w:val="006D3B00"/>
    <w:rsid w:val="006D6139"/>
    <w:rsid w:val="006E5D65"/>
    <w:rsid w:val="006F1282"/>
    <w:rsid w:val="006F1FBC"/>
    <w:rsid w:val="006F31E2"/>
    <w:rsid w:val="007058BF"/>
    <w:rsid w:val="00706544"/>
    <w:rsid w:val="007072BA"/>
    <w:rsid w:val="0071245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4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4DA"/>
    <w:rsid w:val="008C0CC0"/>
    <w:rsid w:val="008C19A9"/>
    <w:rsid w:val="008C379D"/>
    <w:rsid w:val="008C3F9B"/>
    <w:rsid w:val="008C5147"/>
    <w:rsid w:val="008C5359"/>
    <w:rsid w:val="008C5363"/>
    <w:rsid w:val="008D3DFB"/>
    <w:rsid w:val="008E64F4"/>
    <w:rsid w:val="008F12C9"/>
    <w:rsid w:val="008F6E29"/>
    <w:rsid w:val="00907347"/>
    <w:rsid w:val="0091389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4BE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4D4"/>
    <w:rsid w:val="00B6039C"/>
    <w:rsid w:val="00B607DB"/>
    <w:rsid w:val="00B62EDC"/>
    <w:rsid w:val="00B66529"/>
    <w:rsid w:val="00B75946"/>
    <w:rsid w:val="00B75C67"/>
    <w:rsid w:val="00B8056E"/>
    <w:rsid w:val="00B819C8"/>
    <w:rsid w:val="00B82308"/>
    <w:rsid w:val="00B90885"/>
    <w:rsid w:val="00BB4B6F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698"/>
    <w:rsid w:val="00C67E92"/>
    <w:rsid w:val="00C70A26"/>
    <w:rsid w:val="00C766DF"/>
    <w:rsid w:val="00C94B98"/>
    <w:rsid w:val="00CA2B96"/>
    <w:rsid w:val="00CA5089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9C3"/>
    <w:rsid w:val="00DC6D0C"/>
    <w:rsid w:val="00DE09C0"/>
    <w:rsid w:val="00DE4A14"/>
    <w:rsid w:val="00DF320D"/>
    <w:rsid w:val="00DF71C8"/>
    <w:rsid w:val="00E03E69"/>
    <w:rsid w:val="00E129B8"/>
    <w:rsid w:val="00E21E7D"/>
    <w:rsid w:val="00E22FBC"/>
    <w:rsid w:val="00E24BF5"/>
    <w:rsid w:val="00E25338"/>
    <w:rsid w:val="00E51E44"/>
    <w:rsid w:val="00E5320E"/>
    <w:rsid w:val="00E63348"/>
    <w:rsid w:val="00E661B9"/>
    <w:rsid w:val="00E742AA"/>
    <w:rsid w:val="00E77E88"/>
    <w:rsid w:val="00E8107D"/>
    <w:rsid w:val="00E826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41D"/>
    <w:rsid w:val="00F526AF"/>
    <w:rsid w:val="00F617C3"/>
    <w:rsid w:val="00F7066B"/>
    <w:rsid w:val="00F83B28"/>
    <w:rsid w:val="00F86B83"/>
    <w:rsid w:val="00F974DA"/>
    <w:rsid w:val="00FA46E5"/>
    <w:rsid w:val="00FB183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A0A6D"/>
  <w15:docId w15:val="{1AFF0046-B438-404D-AEBB-8F1F80FC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B7E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B7EA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6797-EBDA-494E-82C1-4BEDE197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12</cp:revision>
  <cp:lastPrinted>2019-02-06T12:12:00Z</cp:lastPrinted>
  <dcterms:created xsi:type="dcterms:W3CDTF">2022-09-26T06:40:00Z</dcterms:created>
  <dcterms:modified xsi:type="dcterms:W3CDTF">2025-06-27T09:45:00Z</dcterms:modified>
</cp:coreProperties>
</file>